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F55" w:rsidRPr="009842C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0510DF" w:rsidRPr="009842C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A84B81"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>7</w:t>
      </w:r>
      <w:r w:rsidR="000510DF" w:rsidRPr="009842C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0510DF" w:rsidRPr="009842C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ab/>
      </w:r>
      <w:r w:rsidR="002059A1" w:rsidRPr="009842C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ระดับความสำเร็จของการดำเนินการพัฒนาระบบ/ข้อมูลสารสนเทศ</w:t>
      </w:r>
    </w:p>
    <w:p w:rsidR="00D13030" w:rsidRPr="009842C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9842C4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9842C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</w:t>
      </w:r>
    </w:p>
    <w:p w:rsidR="00D13030" w:rsidRPr="009842C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2059A1" w:rsidRPr="009842C4">
        <w:rPr>
          <w:rFonts w:ascii="TH SarabunPSK" w:hAnsi="TH SarabunPSK" w:cs="TH SarabunPSK" w:hint="cs"/>
          <w:b/>
          <w:bCs/>
          <w:sz w:val="30"/>
          <w:szCs w:val="30"/>
          <w:cs/>
        </w:rPr>
        <w:t>10</w:t>
      </w:r>
    </w:p>
    <w:p w:rsidR="00D13030" w:rsidRPr="009842C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557AF" w:rsidRPr="009842C4" w:rsidRDefault="005557AF" w:rsidP="005557AF">
      <w:pPr>
        <w:pStyle w:val="ListParagraph"/>
        <w:tabs>
          <w:tab w:val="left" w:pos="1260"/>
          <w:tab w:val="left" w:pos="1701"/>
          <w:tab w:val="left" w:pos="2127"/>
          <w:tab w:val="left" w:pos="326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แผนการศึกษาแห่งชาติ พ.ศ. 2560 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>–</w:t>
      </w:r>
      <w:r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2574  กำหนดแนวทางการพัฒนาข้อมูลสารสนเทศและเทคโนโลยีดิจิทัล โดยมีเป้าหมายให้ระบบข้อมูลสารสนเทศทางการศึกษาครอบคลุมถูกต้องและเป็นปัจจุบัน รวมถึงมีมาตรฐานที่สามารถเชื่อมโยงระหว่างกันได้ </w:t>
      </w:r>
    </w:p>
    <w:p w:rsidR="005557AF" w:rsidRPr="009842C4" w:rsidRDefault="005557AF" w:rsidP="005557AF">
      <w:pPr>
        <w:pStyle w:val="ListParagraph"/>
        <w:tabs>
          <w:tab w:val="left" w:pos="1260"/>
          <w:tab w:val="left" w:pos="1701"/>
          <w:tab w:val="left" w:pos="2127"/>
          <w:tab w:val="left" w:pos="326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เพื่อให้เป้าหมายของแผนการศึกษาแห่งชาติ ฯ แนวทางที่ 4 บรรลุผลสำเร็จ จึงมีแนวทางในการดำเนินการพัฒนาระบบ/ข้อมูลสารสนเทศ ดังนี้  </w:t>
      </w:r>
    </w:p>
    <w:p w:rsidR="005557AF" w:rsidRPr="009842C4" w:rsidRDefault="009842C4" w:rsidP="009842C4">
      <w:pPr>
        <w:pStyle w:val="ListParagraph"/>
        <w:tabs>
          <w:tab w:val="left" w:pos="1260"/>
          <w:tab w:val="left" w:pos="1560"/>
          <w:tab w:val="left" w:pos="1701"/>
          <w:tab w:val="left" w:pos="326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-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ab/>
        <w:t>ระบบฐานข้อมูล/สารสนเทศ</w:t>
      </w:r>
      <w:r w:rsidR="005557AF"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>ของ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ส่วนราชการต้องสนับสนุนการดำเนินงานตามแผนยุทธศาสตร์และแผนปฏิบัติราชการ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</w:t>
      </w:r>
    </w:p>
    <w:p w:rsidR="005557AF" w:rsidRPr="009842C4" w:rsidRDefault="009842C4" w:rsidP="009842C4">
      <w:pPr>
        <w:pStyle w:val="ListParagraph"/>
        <w:tabs>
          <w:tab w:val="left" w:pos="1260"/>
          <w:tab w:val="left" w:pos="1560"/>
          <w:tab w:val="left" w:pos="170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-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ab/>
        <w:t>ประชาชนสามารถเข้าถึงข้อมูล ข่าวสาร และรับบริการผ่านระบบเทคโนโลยีสารสนเทศ</w:t>
      </w:r>
      <w:r w:rsidR="005557AF"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>ของส่วนราชการ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ได้อย่างเหมาะสม</w:t>
      </w:r>
    </w:p>
    <w:p w:rsidR="005557AF" w:rsidRPr="009842C4" w:rsidRDefault="005557AF" w:rsidP="005557AF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5557AF" w:rsidRPr="009842C4" w:rsidRDefault="005557AF" w:rsidP="005557AF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กำหนดเป็นลำดับขั้นของความสำเร็จ (</w:t>
      </w:r>
      <w:r w:rsidRPr="009842C4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ดังนี้</w:t>
      </w:r>
    </w:p>
    <w:p w:rsidR="00D13030" w:rsidRPr="009842C4" w:rsidRDefault="00D13030" w:rsidP="00C41CAC">
      <w:pPr>
        <w:pStyle w:val="FootnoteText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</w:t>
      </w:r>
      <w:r w:rsidR="002B03B2" w:rsidRPr="009842C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สำหรับฐานข้อมูลที่มีการพัฒนาแล้ว</w:t>
      </w:r>
      <w:r w:rsidRPr="009842C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 xml:space="preserve"> :</w:t>
      </w:r>
    </w:p>
    <w:p w:rsidR="00E778A6" w:rsidRPr="009842C4" w:rsidRDefault="00C41CAC" w:rsidP="00C41CAC">
      <w:pPr>
        <w:spacing w:after="2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703F75" w:rsidRPr="009842C4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="00703F75" w:rsidRPr="009842C4">
        <w:rPr>
          <w:rFonts w:ascii="TH SarabunPSK" w:hAnsi="TH SarabunPSK" w:cs="TH SarabunPSK"/>
          <w:color w:val="000000"/>
          <w:sz w:val="30"/>
          <w:szCs w:val="30"/>
        </w:rPr>
        <w:t xml:space="preserve">Milestone) </w:t>
      </w:r>
      <w:r w:rsidR="00703F75" w:rsidRPr="009842C4">
        <w:rPr>
          <w:rFonts w:ascii="TH SarabunPSK" w:hAnsi="TH SarabunPSK" w:cs="TH SarabunPSK"/>
          <w:color w:val="000000"/>
          <w:sz w:val="30"/>
          <w:szCs w:val="30"/>
          <w:cs/>
        </w:rPr>
        <w:t xml:space="preserve">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</w:t>
      </w:r>
      <w:r w:rsidR="00D13030" w:rsidRPr="009842C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9842C4" w:rsidTr="00A84D31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9842C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9842C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D13030" w:rsidRPr="009842C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9A1" w:rsidRPr="009842C4" w:rsidRDefault="002059A1" w:rsidP="003A040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มีข้อมูลพื้นฐานที่ใช้อ้างอิงภายในระบบที่กำหนดเป็นตัวชี้วัดของสำนัก ครบถ้วน</w:t>
            </w:r>
          </w:p>
        </w:tc>
      </w:tr>
      <w:tr w:rsidR="00D13030" w:rsidRPr="009842C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2059A1" w:rsidP="003A0401">
            <w:pPr>
              <w:tabs>
                <w:tab w:val="left" w:pos="31"/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มีกำหนดระยะเวลาและรูปแบบข้อมูลที่นำเข้าระบบที่ชัดเจน  </w:t>
            </w:r>
          </w:p>
        </w:tc>
      </w:tr>
      <w:tr w:rsidR="00D13030" w:rsidRPr="009842C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2059A1" w:rsidP="003A0401">
            <w:pPr>
              <w:tabs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มีข้อมูลจากหน่วยงานที่ต้องนำข้อมูลเข้าครบทุกหน่วยงาน</w:t>
            </w:r>
            <w:r w:rsidR="00D65F55" w:rsidRPr="009842C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  <w:tr w:rsidR="00D13030" w:rsidRPr="009842C4" w:rsidTr="00521F5B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9842C4" w:rsidRDefault="002059A1" w:rsidP="003A040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ข้อมูลที่นำเข้าระบบต้องมีความถูกต้องไม่ต่ำกว่าร้อยละ 50</w:t>
            </w:r>
            <w:r w:rsidR="00D65F55" w:rsidRPr="009842C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  <w:tr w:rsidR="00E778A6" w:rsidRPr="009842C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9842C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A2" w:rsidRPr="009842C4" w:rsidRDefault="002059A1" w:rsidP="003A040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ทบทวนและระบุข้อมูล/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กระบวนการ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ที่จำเป็น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เพิ่มเติม เพื่อปรับปรุงระบบให้มีความถูกต้องเพิ่มขึ้น 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พร้อมทั้งผู้อำนวยการสำนัก/หน่วยงานให้ความเห็นชอบผลการพิจารณาทบทวน</w:t>
            </w:r>
          </w:p>
        </w:tc>
      </w:tr>
    </w:tbl>
    <w:p w:rsidR="007171DD" w:rsidRPr="009842C4" w:rsidRDefault="007171DD" w:rsidP="003A0401">
      <w:pPr>
        <w:pStyle w:val="FootnoteText"/>
        <w:spacing w:before="240"/>
        <w:rPr>
          <w:rFonts w:ascii="TH SarabunPSK" w:hAnsi="TH SarabunPSK" w:cs="TH SarabunPSK"/>
          <w:b/>
          <w:bCs/>
          <w:sz w:val="30"/>
          <w:szCs w:val="30"/>
        </w:rPr>
      </w:pPr>
    </w:p>
    <w:p w:rsidR="007171DD" w:rsidRPr="009842C4" w:rsidRDefault="007171DD" w:rsidP="003A0401">
      <w:pPr>
        <w:pStyle w:val="FootnoteText"/>
        <w:spacing w:before="240"/>
        <w:rPr>
          <w:rFonts w:ascii="TH SarabunPSK" w:hAnsi="TH SarabunPSK" w:cs="TH SarabunPSK"/>
          <w:b/>
          <w:bCs/>
          <w:sz w:val="30"/>
          <w:szCs w:val="30"/>
        </w:rPr>
      </w:pPr>
    </w:p>
    <w:p w:rsidR="007171DD" w:rsidRPr="009842C4" w:rsidRDefault="007171DD" w:rsidP="003A0401">
      <w:pPr>
        <w:pStyle w:val="FootnoteText"/>
        <w:spacing w:before="240"/>
        <w:rPr>
          <w:rFonts w:ascii="TH SarabunPSK" w:hAnsi="TH SarabunPSK" w:cs="TH SarabunPSK"/>
          <w:b/>
          <w:bCs/>
          <w:sz w:val="30"/>
          <w:szCs w:val="30"/>
        </w:rPr>
      </w:pPr>
    </w:p>
    <w:p w:rsidR="007171DD" w:rsidRPr="009842C4" w:rsidRDefault="007171DD" w:rsidP="003A0401">
      <w:pPr>
        <w:pStyle w:val="FootnoteText"/>
        <w:spacing w:before="240"/>
        <w:rPr>
          <w:rFonts w:ascii="TH SarabunPSK" w:hAnsi="TH SarabunPSK" w:cs="TH SarabunPSK"/>
          <w:b/>
          <w:bCs/>
          <w:sz w:val="30"/>
          <w:szCs w:val="30"/>
        </w:rPr>
      </w:pPr>
    </w:p>
    <w:p w:rsidR="00D65F55" w:rsidRPr="009842C4" w:rsidRDefault="002B03B2" w:rsidP="003A0401">
      <w:pPr>
        <w:pStyle w:val="FootnoteText"/>
        <w:spacing w:before="240"/>
        <w:rPr>
          <w:rFonts w:ascii="TH SarabunPSK" w:hAnsi="TH SarabunPSK" w:cs="TH SarabunPSK"/>
          <w:b/>
          <w:bCs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sz w:val="30"/>
          <w:szCs w:val="30"/>
          <w:cs/>
        </w:rPr>
        <w:lastRenderedPageBreak/>
        <w:t>เกณฑ์การให้คะแนนสำหรับฐานข้อมูลที่อยู่ระหว่างการพัฒนา</w:t>
      </w:r>
      <w:r w:rsidRPr="009842C4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9842C4">
        <w:rPr>
          <w:rFonts w:ascii="TH SarabunPSK" w:hAnsi="TH SarabunPSK" w:cs="TH SarabunPSK"/>
          <w:b/>
          <w:bCs/>
          <w:sz w:val="30"/>
          <w:szCs w:val="30"/>
        </w:rPr>
        <w:t>:</w:t>
      </w:r>
    </w:p>
    <w:p w:rsidR="008664E9" w:rsidRPr="009842C4" w:rsidRDefault="002B03B2" w:rsidP="00C41CAC">
      <w:pPr>
        <w:pStyle w:val="FootnoteText"/>
        <w:spacing w:after="240"/>
        <w:ind w:firstLine="720"/>
        <w:rPr>
          <w:rFonts w:ascii="TH SarabunPSK" w:hAnsi="TH SarabunPSK" w:cs="TH SarabunPSK"/>
          <w:sz w:val="30"/>
          <w:szCs w:val="30"/>
        </w:rPr>
      </w:pPr>
      <w:r w:rsidRPr="009842C4">
        <w:rPr>
          <w:rFonts w:ascii="TH SarabunPSK" w:hAnsi="TH SarabunPSK" w:cs="TH SarabunPSK"/>
          <w:sz w:val="30"/>
          <w:szCs w:val="30"/>
          <w:cs/>
        </w:rPr>
        <w:t>กำหนดเป็นลำดับขั้นตอนของความสำเร็จ (</w:t>
      </w:r>
      <w:r w:rsidRPr="009842C4">
        <w:rPr>
          <w:rFonts w:ascii="TH SarabunPSK" w:hAnsi="TH SarabunPSK" w:cs="TH SarabunPSK"/>
          <w:sz w:val="30"/>
          <w:szCs w:val="30"/>
        </w:rPr>
        <w:t xml:space="preserve">Milestone) </w:t>
      </w:r>
      <w:r w:rsidRPr="009842C4">
        <w:rPr>
          <w:rFonts w:ascii="TH SarabunPSK" w:hAnsi="TH SarabunPSK" w:cs="TH SarabunPSK"/>
          <w:sz w:val="30"/>
          <w:szCs w:val="30"/>
          <w:cs/>
        </w:rPr>
        <w:t xml:space="preserve">แบ่งเกณฑ์การให้คะแนนเป็น </w:t>
      </w:r>
      <w:r w:rsidRPr="009842C4">
        <w:rPr>
          <w:rFonts w:ascii="TH SarabunPSK" w:hAnsi="TH SarabunPSK" w:cs="TH SarabunPSK"/>
          <w:sz w:val="30"/>
          <w:szCs w:val="30"/>
        </w:rPr>
        <w:t xml:space="preserve">5 </w:t>
      </w:r>
      <w:r w:rsidRPr="009842C4">
        <w:rPr>
          <w:rFonts w:ascii="TH SarabunPSK" w:hAnsi="TH SarabunPSK" w:cs="TH SarabunPSK"/>
          <w:sz w:val="30"/>
          <w:szCs w:val="30"/>
          <w:cs/>
        </w:rPr>
        <w:t xml:space="preserve">ระดับ </w:t>
      </w:r>
      <w:r w:rsidRPr="009842C4">
        <w:rPr>
          <w:rFonts w:ascii="TH SarabunPSK" w:hAnsi="TH SarabunPSK" w:cs="TH SarabunPSK"/>
          <w:sz w:val="30"/>
          <w:szCs w:val="30"/>
          <w:cs/>
        </w:rPr>
        <w:br/>
        <w:t>พิจารณาจากความก้าวหน้าของขั้นตอนการดำเนินงานตามเป้าหมายแต่ละระดับ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2B03B2" w:rsidRPr="009842C4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2B03B2" w:rsidRPr="009842C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jc w:val="thaiDistribute"/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มี </w:t>
            </w:r>
            <w:r w:rsidRPr="009842C4">
              <w:rPr>
                <w:rFonts w:ascii="TH SarabunPSK" w:hAnsi="TH SarabunPSK" w:cs="TH SarabunPSK"/>
                <w:sz w:val="30"/>
                <w:szCs w:val="30"/>
              </w:rPr>
              <w:t xml:space="preserve">Operating Flowchart 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(กระบวนการขั้นตอนการปฏิบัติงาน ที่มีรายการข้อมูลที่ต้องการจัดเก็บและรายงานที่ต้องการจากระบบ)</w:t>
            </w:r>
          </w:p>
        </w:tc>
      </w:tr>
      <w:tr w:rsidR="002B03B2" w:rsidRPr="009842C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2B03B2">
            <w:pPr>
              <w:jc w:val="thaiDistribute"/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มี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รายละเอียดของ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รายการ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ข้อมูล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คำอธิบายรายการข้อมูล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ชนิดของข้อมูลที่ระบุไว้ในระดับคะแนนที่ 1</w:t>
            </w:r>
          </w:p>
        </w:tc>
      </w:tr>
      <w:tr w:rsidR="002B03B2" w:rsidRPr="009842C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2B03B2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กรณีจัดจ้างพัฒนา </w:t>
            </w:r>
          </w:p>
          <w:p w:rsidR="002B03B2" w:rsidRPr="009842C4" w:rsidRDefault="002B03B2" w:rsidP="002B03B2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- มีเอกสารการอนุมัติ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จัด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จ้างพัฒนาระบบ</w:t>
            </w:r>
          </w:p>
          <w:p w:rsidR="003A0401" w:rsidRPr="00C41CAC" w:rsidRDefault="003A0401" w:rsidP="002B03B2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2B03B2" w:rsidRPr="009842C4" w:rsidRDefault="002B03B2" w:rsidP="002B03B2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กรณีพัฒนาร่วมกับศูนย์สาร</w:t>
            </w:r>
            <w:r w:rsidR="008664E9"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ส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นเทศอุดมศึกษา </w:t>
            </w:r>
          </w:p>
          <w:p w:rsidR="002B03B2" w:rsidRPr="009842C4" w:rsidRDefault="002B03B2" w:rsidP="002B03B2">
            <w:pPr>
              <w:jc w:val="thaiDistribute"/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- มีแผนการดำเนินการจัดทำที่ลงนามร่วมกันเพื่อยืนยันแผนการดำเนินการ</w:t>
            </w:r>
          </w:p>
        </w:tc>
      </w:tr>
      <w:tr w:rsidR="002B03B2" w:rsidRPr="009842C4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3A040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มีการพัฒนาเป็นไปตามแผนการดำเนินงานในระดับคะแนนที่ 3 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พร้อมหลักฐานตรวจสอบได้</w:t>
            </w:r>
          </w:p>
        </w:tc>
      </w:tr>
      <w:tr w:rsidR="002B03B2" w:rsidRPr="009842C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3A0401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41CAC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ระบบข้อมูล/ฐานข้อมูลสารสนเทศ</w:t>
            </w:r>
            <w:r w:rsidRPr="00C41CA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มีความสอดคล้องกับแผนการศึกษาแห่งชาติ พ.ศ. 2560 </w:t>
            </w:r>
            <w:r w:rsidRPr="00C41CAC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–</w:t>
            </w:r>
            <w:r w:rsidRPr="00C41CA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 2574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3A0401"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แนวทางการพัฒนาฐานข้อมูลด้านการศึกษาที่มีมาตรฐาน เชื่อมโยง และเข้าถึงได้</w:t>
            </w:r>
          </w:p>
        </w:tc>
      </w:tr>
    </w:tbl>
    <w:p w:rsidR="00A42EFF" w:rsidRPr="009842C4" w:rsidRDefault="00A42EFF" w:rsidP="00D13030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</w:p>
    <w:p w:rsidR="00BA2875" w:rsidRPr="00BA2875" w:rsidRDefault="00A42EFF" w:rsidP="00D13030">
      <w:pPr>
        <w:pStyle w:val="FootnoteText"/>
        <w:spacing w:before="120"/>
        <w:rPr>
          <w:rFonts w:ascii="TH SarabunPSK" w:hAnsi="TH SarabunPSK" w:cs="TH SarabunPSK"/>
          <w:color w:val="000000"/>
          <w:sz w:val="30"/>
          <w:szCs w:val="30"/>
          <w:u w:val="dotted"/>
          <w:cs/>
        </w:rPr>
      </w:pPr>
      <w:r w:rsidRPr="009842C4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หมายเหตุ </w:t>
      </w:r>
      <w:r w:rsidR="00BA2875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 xml:space="preserve"> -ถ้ามี-</w:t>
      </w:r>
      <w:r w:rsidR="00BA2875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="00BA2875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="00BA2875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="00BA2875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="00BA2875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="00BA2875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="00BA2875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="00BA2875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="00BA2875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="00BA2875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="00BA2875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</w:p>
    <w:p w:rsidR="00D13030" w:rsidRPr="009842C4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9842C4" w:rsidTr="00F16849">
        <w:tc>
          <w:tcPr>
            <w:tcW w:w="3710" w:type="dxa"/>
            <w:vMerge w:val="restart"/>
            <w:vAlign w:val="center"/>
          </w:tcPr>
          <w:p w:rsidR="00D13030" w:rsidRPr="009842C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9842C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9842C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F21AF1" w:rsidRPr="009842C4" w:rsidTr="00F16849">
        <w:tc>
          <w:tcPr>
            <w:tcW w:w="3710" w:type="dxa"/>
            <w:vMerge/>
            <w:vAlign w:val="center"/>
          </w:tcPr>
          <w:p w:rsidR="00F21AF1" w:rsidRPr="009842C4" w:rsidRDefault="00F21AF1" w:rsidP="00F21AF1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F21AF1" w:rsidRPr="009842C4" w:rsidRDefault="00F21AF1" w:rsidP="00F21AF1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F21AF1" w:rsidRPr="009842C4" w:rsidRDefault="00F21AF1" w:rsidP="00F21AF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vAlign w:val="center"/>
          </w:tcPr>
          <w:p w:rsidR="00F21AF1" w:rsidRPr="009842C4" w:rsidRDefault="00F21AF1" w:rsidP="00F21AF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275" w:type="dxa"/>
            <w:vAlign w:val="center"/>
          </w:tcPr>
          <w:p w:rsidR="00F21AF1" w:rsidRPr="009842C4" w:rsidRDefault="00F21AF1" w:rsidP="00F21AF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9842C4" w:rsidTr="00F16849">
        <w:trPr>
          <w:trHeight w:val="679"/>
        </w:trPr>
        <w:tc>
          <w:tcPr>
            <w:tcW w:w="3710" w:type="dxa"/>
          </w:tcPr>
          <w:p w:rsidR="00416FDA" w:rsidRPr="009842C4" w:rsidRDefault="00703F75" w:rsidP="00416FD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  <w:tc>
          <w:tcPr>
            <w:tcW w:w="1330" w:type="dxa"/>
          </w:tcPr>
          <w:p w:rsidR="00416FDA" w:rsidRPr="009842C4" w:rsidRDefault="00703F75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9842C4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ระดับความสำเร็จ</w:t>
            </w:r>
          </w:p>
        </w:tc>
        <w:tc>
          <w:tcPr>
            <w:tcW w:w="1416" w:type="dxa"/>
          </w:tcPr>
          <w:p w:rsidR="00416FDA" w:rsidRPr="009842C4" w:rsidRDefault="00644B2E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 5</w:t>
            </w:r>
          </w:p>
        </w:tc>
        <w:tc>
          <w:tcPr>
            <w:tcW w:w="1341" w:type="dxa"/>
          </w:tcPr>
          <w:p w:rsidR="00416FDA" w:rsidRPr="009842C4" w:rsidRDefault="00644B2E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 5</w:t>
            </w:r>
          </w:p>
        </w:tc>
        <w:tc>
          <w:tcPr>
            <w:tcW w:w="1275" w:type="dxa"/>
          </w:tcPr>
          <w:p w:rsidR="00416FDA" w:rsidRPr="009842C4" w:rsidRDefault="00644B2E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 5</w:t>
            </w:r>
          </w:p>
        </w:tc>
      </w:tr>
    </w:tbl>
    <w:p w:rsidR="00547BEF" w:rsidRPr="009842C4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9842C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9842C4" w:rsidTr="005557AF">
        <w:trPr>
          <w:jc w:val="center"/>
        </w:trPr>
        <w:tc>
          <w:tcPr>
            <w:tcW w:w="405" w:type="dxa"/>
            <w:tcBorders>
              <w:bottom w:val="single" w:sz="4" w:space="0" w:color="auto"/>
            </w:tcBorders>
          </w:tcPr>
          <w:p w:rsidR="0079238E" w:rsidRPr="009842C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  <w:tcBorders>
              <w:bottom w:val="single" w:sz="4" w:space="0" w:color="auto"/>
            </w:tcBorders>
          </w:tcPr>
          <w:p w:rsidR="0079238E" w:rsidRPr="009842C4" w:rsidRDefault="005557AF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ระบบข้อมูล/ฐานข้อมูลสารสนเทศ</w:t>
            </w:r>
          </w:p>
        </w:tc>
      </w:tr>
      <w:tr w:rsidR="0079238E" w:rsidRPr="009842C4" w:rsidTr="005557AF">
        <w:trPr>
          <w:jc w:val="center"/>
        </w:trPr>
        <w:tc>
          <w:tcPr>
            <w:tcW w:w="405" w:type="dxa"/>
            <w:tcBorders>
              <w:bottom w:val="single" w:sz="4" w:space="0" w:color="auto"/>
            </w:tcBorders>
          </w:tcPr>
          <w:p w:rsidR="0079238E" w:rsidRPr="009842C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  <w:tcBorders>
              <w:bottom w:val="single" w:sz="4" w:space="0" w:color="auto"/>
            </w:tcBorders>
          </w:tcPr>
          <w:p w:rsidR="0079238E" w:rsidRPr="009842C4" w:rsidRDefault="0079238E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845719" w:rsidRPr="009842C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9842C4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9842C4">
        <w:rPr>
          <w:rFonts w:ascii="TH SarabunPSK" w:hAnsi="TH SarabunPSK" w:cs="TH SarabunPSK"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FE1A4B" w:rsidRPr="009842C4" w:rsidRDefault="00FE1A4B" w:rsidP="00FE1A4B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9842C4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9842C4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9842C4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9842C4" w:rsidSect="008611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7138" w:rsidRDefault="006D7138">
      <w:r>
        <w:separator/>
      </w:r>
    </w:p>
  </w:endnote>
  <w:endnote w:type="continuationSeparator" w:id="0">
    <w:p w:rsidR="006D7138" w:rsidRDefault="006D7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09C1" w:rsidRDefault="00F109C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09C1" w:rsidRDefault="00F109C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7138" w:rsidRDefault="006D7138">
      <w:r>
        <w:separator/>
      </w:r>
    </w:p>
  </w:footnote>
  <w:footnote w:type="continuationSeparator" w:id="0">
    <w:p w:rsidR="006D7138" w:rsidRDefault="006D71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09C1" w:rsidRDefault="00F109C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B207E" w:rsidRDefault="001A1526" w:rsidP="00FB207E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5731E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F109C1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กลุ่มพัฒนาระบบบริหาร</w:t>
                            </w:r>
                            <w:bookmarkStart w:id="0" w:name="_GoBack"/>
                            <w:bookmarkEnd w:id="0"/>
                          </w:p>
                          <w:p w:rsidR="001A1526" w:rsidRDefault="001A1526" w:rsidP="00D50C56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D77A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3D77A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FB207E" w:rsidRDefault="001A1526" w:rsidP="00FB207E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5731E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F109C1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กลุ่มพัฒนาระบบบริหาร</w:t>
                      </w:r>
                      <w:bookmarkStart w:id="1" w:name="_GoBack"/>
                      <w:bookmarkEnd w:id="1"/>
                    </w:p>
                    <w:p w:rsidR="001A1526" w:rsidRDefault="001A1526" w:rsidP="00D50C56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D77A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3D77A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09C1" w:rsidRDefault="00F109C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4445A0F"/>
    <w:multiLevelType w:val="hybridMultilevel"/>
    <w:tmpl w:val="5D3C6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6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53EA0"/>
    <w:multiLevelType w:val="hybridMultilevel"/>
    <w:tmpl w:val="5C800BFA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8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1" w15:restartNumberingAfterBreak="0">
    <w:nsid w:val="75E22D91"/>
    <w:multiLevelType w:val="hybridMultilevel"/>
    <w:tmpl w:val="F5FC860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5"/>
  </w:num>
  <w:num w:numId="5">
    <w:abstractNumId w:val="8"/>
  </w:num>
  <w:num w:numId="6">
    <w:abstractNumId w:val="4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11"/>
  </w:num>
  <w:num w:numId="11">
    <w:abstractNumId w:val="7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510DF"/>
    <w:rsid w:val="00055321"/>
    <w:rsid w:val="00055E87"/>
    <w:rsid w:val="00060446"/>
    <w:rsid w:val="00061DAA"/>
    <w:rsid w:val="00076886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41511"/>
    <w:rsid w:val="00151E81"/>
    <w:rsid w:val="001541B8"/>
    <w:rsid w:val="00164C67"/>
    <w:rsid w:val="001837C8"/>
    <w:rsid w:val="00184C20"/>
    <w:rsid w:val="001A1526"/>
    <w:rsid w:val="001B29AF"/>
    <w:rsid w:val="001B35AB"/>
    <w:rsid w:val="001C1485"/>
    <w:rsid w:val="001D7BC3"/>
    <w:rsid w:val="001E4279"/>
    <w:rsid w:val="001F4B09"/>
    <w:rsid w:val="00200DBD"/>
    <w:rsid w:val="00201B1E"/>
    <w:rsid w:val="002059A1"/>
    <w:rsid w:val="00241184"/>
    <w:rsid w:val="0026702E"/>
    <w:rsid w:val="002741F9"/>
    <w:rsid w:val="00275411"/>
    <w:rsid w:val="0027645C"/>
    <w:rsid w:val="00297958"/>
    <w:rsid w:val="002B03B2"/>
    <w:rsid w:val="002B1B75"/>
    <w:rsid w:val="002C3150"/>
    <w:rsid w:val="002D58C3"/>
    <w:rsid w:val="002E4335"/>
    <w:rsid w:val="002F5233"/>
    <w:rsid w:val="00302AEC"/>
    <w:rsid w:val="00304585"/>
    <w:rsid w:val="00310929"/>
    <w:rsid w:val="003176C6"/>
    <w:rsid w:val="00332EFE"/>
    <w:rsid w:val="003442D0"/>
    <w:rsid w:val="003A0401"/>
    <w:rsid w:val="003C1567"/>
    <w:rsid w:val="003C507F"/>
    <w:rsid w:val="003D079B"/>
    <w:rsid w:val="003D77A5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E5511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557AF"/>
    <w:rsid w:val="005640B8"/>
    <w:rsid w:val="005731E3"/>
    <w:rsid w:val="00587B5A"/>
    <w:rsid w:val="005A10BB"/>
    <w:rsid w:val="005A7EF0"/>
    <w:rsid w:val="005B7E48"/>
    <w:rsid w:val="005D003E"/>
    <w:rsid w:val="005F65F5"/>
    <w:rsid w:val="00600032"/>
    <w:rsid w:val="00630FD2"/>
    <w:rsid w:val="00637ECE"/>
    <w:rsid w:val="00644B2E"/>
    <w:rsid w:val="00667ECD"/>
    <w:rsid w:val="006761C4"/>
    <w:rsid w:val="00695122"/>
    <w:rsid w:val="006B3F47"/>
    <w:rsid w:val="006B52E9"/>
    <w:rsid w:val="006D01A2"/>
    <w:rsid w:val="006D7138"/>
    <w:rsid w:val="00700C8C"/>
    <w:rsid w:val="00703F75"/>
    <w:rsid w:val="00705118"/>
    <w:rsid w:val="007110F7"/>
    <w:rsid w:val="007171DD"/>
    <w:rsid w:val="00717B0A"/>
    <w:rsid w:val="0072754E"/>
    <w:rsid w:val="00752232"/>
    <w:rsid w:val="00777A4A"/>
    <w:rsid w:val="00777F9C"/>
    <w:rsid w:val="007859A3"/>
    <w:rsid w:val="0079238E"/>
    <w:rsid w:val="00793F0B"/>
    <w:rsid w:val="007B2505"/>
    <w:rsid w:val="007C364A"/>
    <w:rsid w:val="007D4947"/>
    <w:rsid w:val="007F13DC"/>
    <w:rsid w:val="007F4540"/>
    <w:rsid w:val="00801E12"/>
    <w:rsid w:val="00813B8A"/>
    <w:rsid w:val="00827EF3"/>
    <w:rsid w:val="008353E7"/>
    <w:rsid w:val="00840204"/>
    <w:rsid w:val="00845719"/>
    <w:rsid w:val="00846D3E"/>
    <w:rsid w:val="008611A5"/>
    <w:rsid w:val="008641F1"/>
    <w:rsid w:val="008664E9"/>
    <w:rsid w:val="00877E54"/>
    <w:rsid w:val="008807EA"/>
    <w:rsid w:val="008942CF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9DF"/>
    <w:rsid w:val="00953BAC"/>
    <w:rsid w:val="00973C20"/>
    <w:rsid w:val="00977DAC"/>
    <w:rsid w:val="009842C4"/>
    <w:rsid w:val="00991171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42EFF"/>
    <w:rsid w:val="00A645B0"/>
    <w:rsid w:val="00A65481"/>
    <w:rsid w:val="00A66ADB"/>
    <w:rsid w:val="00A742A2"/>
    <w:rsid w:val="00A830FE"/>
    <w:rsid w:val="00A84B81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A2875"/>
    <w:rsid w:val="00BB0DEA"/>
    <w:rsid w:val="00BB45C5"/>
    <w:rsid w:val="00BC64F8"/>
    <w:rsid w:val="00BD7A20"/>
    <w:rsid w:val="00BF37CD"/>
    <w:rsid w:val="00C148B8"/>
    <w:rsid w:val="00C30715"/>
    <w:rsid w:val="00C41CAC"/>
    <w:rsid w:val="00C44E71"/>
    <w:rsid w:val="00C55FFC"/>
    <w:rsid w:val="00C7208E"/>
    <w:rsid w:val="00C76612"/>
    <w:rsid w:val="00CA39A9"/>
    <w:rsid w:val="00CA7B36"/>
    <w:rsid w:val="00CD38CE"/>
    <w:rsid w:val="00CD78F8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50C56"/>
    <w:rsid w:val="00D52CF5"/>
    <w:rsid w:val="00D64E38"/>
    <w:rsid w:val="00D65F55"/>
    <w:rsid w:val="00D91ED9"/>
    <w:rsid w:val="00D96F6C"/>
    <w:rsid w:val="00DA75D3"/>
    <w:rsid w:val="00DB3785"/>
    <w:rsid w:val="00DF27F4"/>
    <w:rsid w:val="00DF7BCF"/>
    <w:rsid w:val="00E022D9"/>
    <w:rsid w:val="00E06205"/>
    <w:rsid w:val="00E13E33"/>
    <w:rsid w:val="00E35685"/>
    <w:rsid w:val="00E357D4"/>
    <w:rsid w:val="00E5030D"/>
    <w:rsid w:val="00E674BB"/>
    <w:rsid w:val="00E74B6F"/>
    <w:rsid w:val="00E778A6"/>
    <w:rsid w:val="00E831FC"/>
    <w:rsid w:val="00E963B9"/>
    <w:rsid w:val="00EA2EA3"/>
    <w:rsid w:val="00EA3509"/>
    <w:rsid w:val="00EB1BCC"/>
    <w:rsid w:val="00EB26D7"/>
    <w:rsid w:val="00EB6940"/>
    <w:rsid w:val="00EC685B"/>
    <w:rsid w:val="00ED08E0"/>
    <w:rsid w:val="00EE1D2B"/>
    <w:rsid w:val="00EE3A33"/>
    <w:rsid w:val="00EF18BE"/>
    <w:rsid w:val="00EF230B"/>
    <w:rsid w:val="00F030C1"/>
    <w:rsid w:val="00F0326E"/>
    <w:rsid w:val="00F058AA"/>
    <w:rsid w:val="00F109C1"/>
    <w:rsid w:val="00F16849"/>
    <w:rsid w:val="00F16B25"/>
    <w:rsid w:val="00F21AF1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B207E"/>
    <w:rsid w:val="00FC485E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6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5F71E8-A180-4428-BC65-BB876C134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40</TotalTime>
  <Pages>2</Pages>
  <Words>544</Words>
  <Characters>2302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ณัฐรพี คงเคารพธรรม</cp:lastModifiedBy>
  <cp:revision>28</cp:revision>
  <cp:lastPrinted>2017-01-06T06:10:00Z</cp:lastPrinted>
  <dcterms:created xsi:type="dcterms:W3CDTF">2017-01-06T02:10:00Z</dcterms:created>
  <dcterms:modified xsi:type="dcterms:W3CDTF">2018-02-05T09:03:00Z</dcterms:modified>
</cp:coreProperties>
</file>